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30" w:rsidRPr="00C352A7" w:rsidRDefault="00911D30" w:rsidP="00C352A7">
      <w:pPr>
        <w:jc w:val="center"/>
        <w:rPr>
          <w:color w:val="000000"/>
          <w:sz w:val="28"/>
          <w:szCs w:val="28"/>
        </w:rPr>
      </w:pPr>
      <w:r w:rsidRPr="00E46714"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pt;height:57.75pt;visibility:visible">
            <v:imagedata r:id="rId5" o:title=""/>
          </v:shape>
        </w:pict>
      </w:r>
    </w:p>
    <w:p w:rsidR="00911D30" w:rsidRPr="00C352A7" w:rsidRDefault="00911D30" w:rsidP="00C352A7">
      <w:pPr>
        <w:jc w:val="center"/>
        <w:rPr>
          <w:b/>
          <w:sz w:val="32"/>
          <w:szCs w:val="32"/>
        </w:rPr>
      </w:pPr>
    </w:p>
    <w:p w:rsidR="00911D30" w:rsidRPr="00C352A7" w:rsidRDefault="00911D30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911D30" w:rsidRPr="00C352A7" w:rsidRDefault="00911D30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911D30" w:rsidRPr="00C352A7" w:rsidRDefault="00911D30" w:rsidP="00C352A7">
      <w:pPr>
        <w:jc w:val="center"/>
        <w:rPr>
          <w:sz w:val="28"/>
          <w:szCs w:val="28"/>
        </w:rPr>
      </w:pPr>
    </w:p>
    <w:p w:rsidR="00911D30" w:rsidRPr="00C352A7" w:rsidRDefault="00911D30" w:rsidP="00C352A7">
      <w:pPr>
        <w:jc w:val="center"/>
        <w:rPr>
          <w:b/>
          <w:sz w:val="16"/>
          <w:szCs w:val="16"/>
        </w:rPr>
      </w:pPr>
      <w:r w:rsidRPr="00C352A7">
        <w:rPr>
          <w:b/>
          <w:sz w:val="32"/>
          <w:szCs w:val="32"/>
        </w:rPr>
        <w:t>П О С Т А Н О В Л Е Н И Е</w:t>
      </w:r>
    </w:p>
    <w:p w:rsidR="00911D30" w:rsidRDefault="00911D30" w:rsidP="008D695E">
      <w:pPr>
        <w:rPr>
          <w:b/>
          <w:sz w:val="22"/>
          <w:szCs w:val="22"/>
        </w:rPr>
      </w:pPr>
    </w:p>
    <w:p w:rsidR="00911D30" w:rsidRPr="008D695E" w:rsidRDefault="00911D30" w:rsidP="008D695E">
      <w:pPr>
        <w:rPr>
          <w:sz w:val="22"/>
          <w:szCs w:val="22"/>
        </w:rPr>
      </w:pPr>
    </w:p>
    <w:p w:rsidR="00911D30" w:rsidRPr="008D695E" w:rsidRDefault="00911D30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911D30" w:rsidRDefault="00911D30" w:rsidP="00532D1F">
      <w:pPr>
        <w:rPr>
          <w:bCs/>
          <w:sz w:val="28"/>
          <w:szCs w:val="28"/>
        </w:rPr>
      </w:pPr>
    </w:p>
    <w:p w:rsidR="00911D30" w:rsidRPr="002A4903" w:rsidRDefault="00911D30" w:rsidP="00532D1F">
      <w:pPr>
        <w:rPr>
          <w:bCs/>
        </w:rPr>
      </w:pPr>
      <w:r>
        <w:rPr>
          <w:bCs/>
        </w:rPr>
        <w:t>28.01</w:t>
      </w:r>
      <w:r w:rsidRPr="002C6887">
        <w:rPr>
          <w:bCs/>
        </w:rPr>
        <w:t>.</w:t>
      </w:r>
      <w:r w:rsidRPr="00A5789D">
        <w:rPr>
          <w:bCs/>
        </w:rPr>
        <w:t>201</w:t>
      </w:r>
      <w:r>
        <w:rPr>
          <w:bCs/>
        </w:rPr>
        <w:t xml:space="preserve">9                                                                                                                                      </w:t>
      </w:r>
      <w:r w:rsidRPr="00A5789D">
        <w:rPr>
          <w:bCs/>
        </w:rPr>
        <w:t>№</w:t>
      </w:r>
      <w:r>
        <w:rPr>
          <w:bCs/>
        </w:rPr>
        <w:t xml:space="preserve"> 10</w:t>
      </w:r>
      <w:r w:rsidRPr="00A5789D">
        <w:rPr>
          <w:bCs/>
        </w:rPr>
        <w:t>-П</w:t>
      </w:r>
    </w:p>
    <w:p w:rsidR="00911D30" w:rsidRDefault="00911D30" w:rsidP="00532D1F">
      <w:pPr>
        <w:rPr>
          <w:bCs/>
          <w:highlight w:val="yellow"/>
        </w:rPr>
      </w:pPr>
    </w:p>
    <w:tbl>
      <w:tblPr>
        <w:tblW w:w="0" w:type="auto"/>
        <w:tblLook w:val="01E0"/>
      </w:tblPr>
      <w:tblGrid>
        <w:gridCol w:w="4361"/>
      </w:tblGrid>
      <w:tr w:rsidR="00911D30" w:rsidRPr="00A9512A" w:rsidTr="00AD59EB">
        <w:trPr>
          <w:trHeight w:val="123"/>
        </w:trPr>
        <w:tc>
          <w:tcPr>
            <w:tcW w:w="4361" w:type="dxa"/>
          </w:tcPr>
          <w:p w:rsidR="00911D30" w:rsidRPr="00A9512A" w:rsidRDefault="00911D30" w:rsidP="00AD59EB">
            <w:pPr>
              <w:autoSpaceDE w:val="0"/>
              <w:autoSpaceDN w:val="0"/>
              <w:adjustRightInd w:val="0"/>
              <w:jc w:val="both"/>
            </w:pPr>
            <w:bookmarkStart w:id="0" w:name="_GoBack" w:colFirst="1" w:colLast="1"/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>
              <w:rPr>
                <w:bCs/>
              </w:rPr>
              <w:t xml:space="preserve">4 квартал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  <w:bookmarkEnd w:id="0"/>
    </w:tbl>
    <w:p w:rsidR="00911D30" w:rsidRDefault="00911D30" w:rsidP="00EE14BF">
      <w:pPr>
        <w:pStyle w:val="NormalWeb"/>
        <w:ind w:firstLine="708"/>
        <w:jc w:val="both"/>
        <w:rPr>
          <w:bCs/>
        </w:rPr>
      </w:pPr>
    </w:p>
    <w:p w:rsidR="00911D30" w:rsidRDefault="00911D30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911D30" w:rsidRDefault="00911D30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>
        <w:rPr>
          <w:bCs/>
        </w:rPr>
        <w:t>4 квартал</w:t>
      </w:r>
      <w:r w:rsidRPr="0001792C">
        <w:rPr>
          <w:bCs/>
        </w:rPr>
        <w:t xml:space="preserve"> 2018 года</w:t>
      </w:r>
      <w:r>
        <w:rPr>
          <w:bCs/>
        </w:rPr>
        <w:t>:</w:t>
      </w:r>
    </w:p>
    <w:p w:rsidR="00911D30" w:rsidRPr="0001792C" w:rsidRDefault="00911D30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911D30" w:rsidRPr="0001792C" w:rsidRDefault="00911D30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911D30" w:rsidRDefault="00911D30" w:rsidP="00AD59EB">
      <w:pPr>
        <w:pStyle w:val="ListParagraph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911D30" w:rsidRDefault="00911D30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>
        <w:rPr>
          <w:bCs/>
        </w:rPr>
        <w:t>4 квартал</w:t>
      </w:r>
      <w:r w:rsidRPr="0001792C">
        <w:rPr>
          <w:bCs/>
        </w:rPr>
        <w:t xml:space="preserve"> 2018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911D30" w:rsidRPr="00AD59EB" w:rsidRDefault="00911D30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911D30" w:rsidRPr="0099310F" w:rsidRDefault="00911D30" w:rsidP="00AD59EB">
      <w:pPr>
        <w:pStyle w:val="ListParagraph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911D30" w:rsidRDefault="00911D30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911D30" w:rsidRDefault="00911D30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911D30" w:rsidRDefault="00911D30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911D30" w:rsidRPr="00EF3ACC" w:rsidRDefault="00911D30" w:rsidP="00B94A5E">
      <w:pPr>
        <w:jc w:val="both"/>
      </w:pPr>
      <w:r w:rsidRPr="00EF3ACC">
        <w:t xml:space="preserve">Глава Светлогорского сельсовета </w:t>
      </w:r>
      <w:r w:rsidRPr="00EF3ACC">
        <w:tab/>
      </w:r>
      <w:r w:rsidRPr="00EF3ACC">
        <w:tab/>
      </w:r>
      <w:r w:rsidRPr="00EF3ACC">
        <w:tab/>
      </w:r>
      <w:r w:rsidRPr="00EF3ACC">
        <w:tab/>
      </w:r>
      <w:r>
        <w:t xml:space="preserve">                                          </w:t>
      </w:r>
      <w:r w:rsidRPr="00EF3ACC">
        <w:t>А.К. Кришталюк</w:t>
      </w:r>
    </w:p>
    <w:sectPr w:rsidR="00911D30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E1E"/>
    <w:rsid w:val="00001D8C"/>
    <w:rsid w:val="000102C4"/>
    <w:rsid w:val="000107B1"/>
    <w:rsid w:val="00014196"/>
    <w:rsid w:val="000147F6"/>
    <w:rsid w:val="0001792C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1C13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5069AB"/>
    <w:rsid w:val="0051623B"/>
    <w:rsid w:val="00520D23"/>
    <w:rsid w:val="00521BA1"/>
    <w:rsid w:val="0052721F"/>
    <w:rsid w:val="00532D1F"/>
    <w:rsid w:val="0055202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37A6"/>
    <w:rsid w:val="00660C2D"/>
    <w:rsid w:val="00672B17"/>
    <w:rsid w:val="006827A3"/>
    <w:rsid w:val="006B17D9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C003E"/>
    <w:rsid w:val="009D4CDF"/>
    <w:rsid w:val="009D7A5B"/>
    <w:rsid w:val="009E2B13"/>
    <w:rsid w:val="009E3F4E"/>
    <w:rsid w:val="009E5EF1"/>
    <w:rsid w:val="009F47DD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12218"/>
    <w:rsid w:val="00B23A30"/>
    <w:rsid w:val="00B23E0A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B0C6F"/>
    <w:rsid w:val="00DB180B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511A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9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3A3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714B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Normal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Normal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Normal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Normal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Normal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Normal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94A5E"/>
    <w:pPr>
      <w:spacing w:after="75"/>
    </w:pPr>
  </w:style>
  <w:style w:type="character" w:styleId="Hyperlink">
    <w:name w:val="Hyperlink"/>
    <w:basedOn w:val="DefaultParagraphFont"/>
    <w:uiPriority w:val="99"/>
    <w:rsid w:val="00FD4B6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17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47852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14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238</Words>
  <Characters>1360</Characters>
  <Application>Microsoft Office Outlook</Application>
  <DocSecurity>0</DocSecurity>
  <Lines>0</Lines>
  <Paragraphs>0</Paragraphs>
  <ScaleCrop>false</ScaleCrop>
  <Company>Администрация п. Светлогорск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TorushkoAK</cp:lastModifiedBy>
  <cp:revision>3</cp:revision>
  <cp:lastPrinted>2018-10-23T07:29:00Z</cp:lastPrinted>
  <dcterms:created xsi:type="dcterms:W3CDTF">2018-10-23T07:29:00Z</dcterms:created>
  <dcterms:modified xsi:type="dcterms:W3CDTF">2019-02-20T08:17:00Z</dcterms:modified>
</cp:coreProperties>
</file>